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C7" w:rsidRPr="00A262A4" w:rsidRDefault="00A110C7" w:rsidP="00A110C7">
      <w:pPr>
        <w:rPr>
          <w:rFonts w:cs="Arial"/>
          <w:szCs w:val="22"/>
        </w:rPr>
      </w:pPr>
      <w:r w:rsidRPr="00A262A4">
        <w:rPr>
          <w:rFonts w:cs="Arial"/>
          <w:b/>
          <w:bCs/>
          <w:szCs w:val="22"/>
        </w:rPr>
        <w:t xml:space="preserve">D.1 Gliederung der einzureichenden Unterlagen </w:t>
      </w:r>
    </w:p>
    <w:p w:rsidR="00A110C7" w:rsidRDefault="00A110C7" w:rsidP="00A110C7">
      <w:pPr>
        <w:rPr>
          <w:rFonts w:cs="Arial"/>
          <w:sz w:val="20"/>
          <w:szCs w:val="20"/>
        </w:rPr>
      </w:pPr>
    </w:p>
    <w:p w:rsidR="0030359C" w:rsidRPr="00C57159" w:rsidRDefault="0030359C" w:rsidP="00A110C7">
      <w:pPr>
        <w:rPr>
          <w:rFonts w:cs="Arial"/>
          <w:sz w:val="20"/>
          <w:szCs w:val="20"/>
        </w:rPr>
      </w:pPr>
    </w:p>
    <w:p w:rsidR="00A110C7" w:rsidRPr="00C57159" w:rsidRDefault="00A110C7" w:rsidP="00A110C7">
      <w:pPr>
        <w:rPr>
          <w:rFonts w:cs="Arial"/>
          <w:sz w:val="20"/>
          <w:szCs w:val="20"/>
        </w:rPr>
      </w:pPr>
    </w:p>
    <w:tbl>
      <w:tblPr>
        <w:tblW w:w="914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418"/>
        <w:gridCol w:w="4677"/>
        <w:gridCol w:w="2410"/>
      </w:tblGrid>
      <w:tr w:rsidR="00A110C7" w:rsidRPr="00C57159" w:rsidTr="005018E1">
        <w:trPr>
          <w:trHeight w:val="699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Bieter:</w:t>
            </w: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5018E1" w:rsidP="005018E1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bookmarkStart w:id="0" w:name="_GoBack"/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bookmarkEnd w:id="0"/>
            <w:r>
              <w:rPr>
                <w:rFonts w:cs="Arial"/>
                <w:sz w:val="20"/>
                <w:szCs w:val="20"/>
              </w:rPr>
              <w:fldChar w:fldCharType="end"/>
            </w: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A110C7" w:rsidP="005018E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020AD" w:rsidRDefault="003020AD" w:rsidP="00C57159">
            <w:pPr>
              <w:shd w:val="pct10" w:color="auto" w:fill="auto"/>
              <w:rPr>
                <w:rFonts w:cs="Arial"/>
                <w:sz w:val="20"/>
                <w:szCs w:val="20"/>
              </w:rPr>
            </w:pPr>
          </w:p>
          <w:p w:rsidR="003020AD" w:rsidRPr="003020AD" w:rsidRDefault="003020AD" w:rsidP="003020AD">
            <w:pPr>
              <w:rPr>
                <w:rFonts w:cs="Arial"/>
                <w:sz w:val="20"/>
                <w:szCs w:val="20"/>
              </w:rPr>
            </w:pPr>
          </w:p>
          <w:p w:rsidR="003020AD" w:rsidRPr="003020AD" w:rsidRDefault="003020AD" w:rsidP="003020AD">
            <w:pPr>
              <w:rPr>
                <w:rFonts w:cs="Arial"/>
                <w:sz w:val="20"/>
                <w:szCs w:val="20"/>
              </w:rPr>
            </w:pPr>
          </w:p>
          <w:p w:rsidR="003020AD" w:rsidRDefault="003020AD" w:rsidP="003020AD">
            <w:pPr>
              <w:rPr>
                <w:rFonts w:cs="Arial"/>
                <w:sz w:val="20"/>
                <w:szCs w:val="20"/>
              </w:rPr>
            </w:pPr>
          </w:p>
          <w:p w:rsidR="00A110C7" w:rsidRPr="003020AD" w:rsidRDefault="00A110C7" w:rsidP="003020AD">
            <w:pPr>
              <w:ind w:firstLine="708"/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5018E1">
        <w:trPr>
          <w:trHeight w:val="572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Vergabenummer: </w:t>
            </w: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C72868" w:rsidP="003A1F37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(ZV) 19-21-80-</w:t>
            </w:r>
            <w:r w:rsidR="003A1F37">
              <w:rPr>
                <w:rFonts w:cs="Arial"/>
                <w:sz w:val="20"/>
                <w:szCs w:val="20"/>
              </w:rPr>
              <w:t>263</w:t>
            </w:r>
            <w:r w:rsidR="00924802">
              <w:rPr>
                <w:rFonts w:cs="Arial"/>
                <w:sz w:val="20"/>
                <w:szCs w:val="20"/>
              </w:rPr>
              <w:t>/1</w:t>
            </w:r>
            <w:r w:rsidR="003A1F37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410" w:type="dxa"/>
            <w:vMerge/>
            <w:tcBorders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5018E1">
        <w:trPr>
          <w:trHeight w:val="538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7B8B" w:rsidRPr="00087B8B" w:rsidRDefault="00924802" w:rsidP="00087B8B">
            <w:pPr>
              <w:tabs>
                <w:tab w:val="left" w:pos="709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44B82">
              <w:rPr>
                <w:rFonts w:cs="Arial"/>
                <w:sz w:val="20"/>
                <w:szCs w:val="20"/>
              </w:rPr>
              <w:t xml:space="preserve">Arbeitsmarktdienstleistungen: </w:t>
            </w:r>
            <w:r w:rsidR="00087B8B" w:rsidRPr="00087B8B">
              <w:rPr>
                <w:rFonts w:cs="Arial"/>
                <w:b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="00087B8B" w:rsidRPr="00087B8B">
              <w:rPr>
                <w:rFonts w:cs="Arial"/>
                <w:b/>
                <w:szCs w:val="22"/>
              </w:rPr>
              <w:instrText xml:space="preserve"> FORMTEXT </w:instrText>
            </w:r>
            <w:r w:rsidR="00087B8B" w:rsidRPr="00087B8B">
              <w:rPr>
                <w:rFonts w:cs="Arial"/>
                <w:b/>
                <w:szCs w:val="22"/>
              </w:rPr>
            </w:r>
            <w:r w:rsidR="00087B8B" w:rsidRPr="00087B8B">
              <w:rPr>
                <w:rFonts w:cs="Arial"/>
                <w:b/>
                <w:szCs w:val="22"/>
              </w:rPr>
              <w:fldChar w:fldCharType="separate"/>
            </w:r>
            <w:r w:rsidR="00087B8B" w:rsidRPr="00087B8B">
              <w:rPr>
                <w:rFonts w:cs="Arial"/>
                <w:b/>
                <w:noProof/>
                <w:szCs w:val="22"/>
              </w:rPr>
              <w:t xml:space="preserve"> </w:t>
            </w:r>
            <w:r w:rsidR="00087B8B" w:rsidRPr="00087B8B">
              <w:rPr>
                <w:rFonts w:cs="Arial"/>
                <w:b/>
                <w:szCs w:val="22"/>
              </w:rPr>
              <w:fldChar w:fldCharType="end"/>
            </w:r>
            <w:bookmarkEnd w:id="1"/>
            <w:r w:rsidR="00AF4447">
              <w:rPr>
                <w:rFonts w:cs="Arial"/>
                <w:b/>
                <w:bCs/>
                <w:color w:val="000000"/>
                <w:szCs w:val="22"/>
              </w:rPr>
              <w:t>Arbeit sofort</w:t>
            </w:r>
            <w:r w:rsidR="00C72868">
              <w:rPr>
                <w:rFonts w:cs="Arial"/>
                <w:b/>
                <w:bCs/>
                <w:color w:val="000000"/>
                <w:szCs w:val="22"/>
              </w:rPr>
              <w:t>,</w:t>
            </w:r>
            <w:r w:rsidR="00087B8B" w:rsidRPr="00087B8B">
              <w:rPr>
                <w:rFonts w:cs="Arial"/>
                <w:b/>
                <w:bCs/>
                <w:color w:val="000000"/>
                <w:szCs w:val="22"/>
              </w:rPr>
              <w:t xml:space="preserve"> § 16 Abs. 1 SGB II i. V. m. § </w:t>
            </w:r>
            <w:r w:rsidR="00AD790E">
              <w:rPr>
                <w:rFonts w:cs="Arial"/>
                <w:b/>
                <w:bCs/>
                <w:color w:val="000000"/>
                <w:szCs w:val="22"/>
              </w:rPr>
              <w:t xml:space="preserve">45 Abs. 1 S. 1 Nr. </w:t>
            </w:r>
            <w:r w:rsidR="00522499">
              <w:rPr>
                <w:rFonts w:cs="Arial"/>
                <w:b/>
                <w:bCs/>
                <w:color w:val="000000"/>
                <w:szCs w:val="22"/>
              </w:rPr>
              <w:t>3</w:t>
            </w:r>
            <w:r w:rsidR="009C0699">
              <w:rPr>
                <w:rFonts w:cs="Arial"/>
                <w:b/>
                <w:bCs/>
                <w:color w:val="000000"/>
                <w:szCs w:val="22"/>
              </w:rPr>
              <w:t xml:space="preserve">, </w:t>
            </w:r>
            <w:r w:rsidR="00522499">
              <w:rPr>
                <w:rFonts w:cs="Arial"/>
                <w:b/>
                <w:bCs/>
                <w:color w:val="000000"/>
                <w:szCs w:val="22"/>
              </w:rPr>
              <w:t>5</w:t>
            </w:r>
            <w:r w:rsidR="00087B8B" w:rsidRPr="00087B8B">
              <w:rPr>
                <w:rFonts w:cs="Arial"/>
                <w:b/>
                <w:bCs/>
                <w:color w:val="000000"/>
                <w:szCs w:val="22"/>
              </w:rPr>
              <w:t xml:space="preserve"> SGB III</w:t>
            </w:r>
          </w:p>
          <w:p w:rsidR="00924802" w:rsidRPr="00644B82" w:rsidRDefault="00924802" w:rsidP="00AF4447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644B82">
              <w:rPr>
                <w:rFonts w:cs="Arial"/>
                <w:sz w:val="20"/>
                <w:szCs w:val="20"/>
              </w:rPr>
              <w:t xml:space="preserve">Ort: </w:t>
            </w:r>
            <w:r w:rsidR="00644B82" w:rsidRPr="00644B82">
              <w:rPr>
                <w:rFonts w:cs="Arial"/>
                <w:sz w:val="20"/>
                <w:szCs w:val="20"/>
              </w:rPr>
              <w:t xml:space="preserve">Stadt </w:t>
            </w:r>
            <w:r w:rsidR="00AF4447">
              <w:rPr>
                <w:rFonts w:cs="Arial"/>
                <w:sz w:val="20"/>
                <w:szCs w:val="20"/>
              </w:rPr>
              <w:t>Datteln, Waltrop</w:t>
            </w:r>
          </w:p>
        </w:tc>
        <w:tc>
          <w:tcPr>
            <w:tcW w:w="2410" w:type="dxa"/>
            <w:vMerge w:val="restart"/>
            <w:tcBorders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  <w:p w:rsidR="00A110C7" w:rsidRPr="00C57159" w:rsidRDefault="006906C6" w:rsidP="00A110C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Bitte Seiten</w:t>
            </w:r>
            <w:r w:rsidR="00A110C7" w:rsidRPr="00C57159">
              <w:rPr>
                <w:rFonts w:cs="Arial"/>
                <w:sz w:val="20"/>
                <w:szCs w:val="20"/>
              </w:rPr>
              <w:t xml:space="preserve">zahl(en) im eingereichten Angebot angeben </w:t>
            </w:r>
          </w:p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sz w:val="20"/>
                <w:szCs w:val="20"/>
              </w:rPr>
              <w:t>(von – bis)</w:t>
            </w:r>
          </w:p>
        </w:tc>
      </w:tr>
      <w:tr w:rsidR="00A110C7" w:rsidRPr="00C57159" w:rsidTr="006906C6">
        <w:trPr>
          <w:trHeight w:val="697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30359C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Alle nach A.6 geforderten Unterlagen sind mit Angebotsabgabe je Los einzureichen. Die dort vorgegebene Reihenfolge ist einzuhalten.</w:t>
            </w:r>
          </w:p>
        </w:tc>
        <w:tc>
          <w:tcPr>
            <w:tcW w:w="2410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DD58AD" w:rsidP="00924802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Angebotsschreiben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5018E1" w:rsidP="00AF3E50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110C7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DD58AD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D.1 Gliederung der einzureichenden Unterlagen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D.2 Angaben des Bieters / der Bietergemeinschaft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3020AD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 Erklärungen zur Fachkunde und Leistungsfähigkeit</w:t>
            </w:r>
            <w:r w:rsidR="003020AD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3020AD"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D.3.1 Nachweis der Fachkunde / Referenzen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D.3.2 Räumlichkeiten / Außengelände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C72868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7</w:t>
            </w:r>
            <w:r w:rsidR="00973AC0"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3020AD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E.1 Los- und Preisblatt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C72868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8</w:t>
            </w:r>
            <w:r w:rsidR="005018E1"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Pr="003020AD" w:rsidRDefault="003020AD" w:rsidP="005018E1">
            <w:r>
              <w:rPr>
                <w:rFonts w:cs="Arial"/>
                <w:b/>
                <w:bCs/>
                <w:sz w:val="20"/>
                <w:szCs w:val="20"/>
              </w:rPr>
              <w:t xml:space="preserve">Tariftreueerklärung </w:t>
            </w:r>
            <w:r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C72868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9</w:t>
            </w:r>
            <w:r w:rsidR="005018E1"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3020AD" w:rsidP="005018E1">
            <w:r w:rsidRPr="00C57159">
              <w:rPr>
                <w:rFonts w:cs="Arial"/>
                <w:b/>
                <w:bCs/>
                <w:sz w:val="20"/>
                <w:szCs w:val="20"/>
              </w:rPr>
              <w:t>Konzept</w:t>
            </w:r>
            <w:r w:rsidR="00CA4FA6">
              <w:rPr>
                <w:rFonts w:cs="Arial"/>
                <w:b/>
                <w:bCs/>
                <w:sz w:val="20"/>
                <w:szCs w:val="20"/>
              </w:rPr>
              <w:t xml:space="preserve"> (ohne Briefkopf und ohne Namensnennung!)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9A1BAE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</w:t>
            </w:r>
            <w:r w:rsidR="009A1BAE">
              <w:rPr>
                <w:rFonts w:cs="Arial"/>
                <w:b/>
                <w:bCs/>
                <w:sz w:val="20"/>
                <w:szCs w:val="20"/>
              </w:rPr>
              <w:t>0</w:t>
            </w:r>
            <w:r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Pr="00AF4447" w:rsidRDefault="00AF4447" w:rsidP="005018E1">
            <w:pPr>
              <w:rPr>
                <w:b/>
              </w:rPr>
            </w:pPr>
            <w:r>
              <w:rPr>
                <w:rFonts w:cs="Arial"/>
                <w:b/>
                <w:sz w:val="20"/>
                <w:szCs w:val="20"/>
              </w:rPr>
              <w:t>Kostenkalkulation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9A1BAE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11</w:t>
            </w:r>
            <w:r w:rsidR="005018E1" w:rsidRPr="00C57159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166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973AC0" w:rsidRPr="00C57159" w:rsidRDefault="00973AC0" w:rsidP="00A110C7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973AC0" w:rsidRPr="00C57159" w:rsidRDefault="00973AC0" w:rsidP="00A110C7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Gesamtseitenzahl </w:t>
            </w:r>
          </w:p>
        </w:tc>
        <w:tc>
          <w:tcPr>
            <w:tcW w:w="241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:rsidR="00FF227D" w:rsidRDefault="00FF227D" w:rsidP="0036073E">
      <w:pPr>
        <w:pStyle w:val="Default"/>
        <w:rPr>
          <w:sz w:val="20"/>
          <w:szCs w:val="20"/>
        </w:rPr>
      </w:pPr>
    </w:p>
    <w:p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36073E">
      <w:headerReference w:type="default" r:id="rId9"/>
      <w:footerReference w:type="default" r:id="rId10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6C" w:rsidRDefault="009C7E6C" w:rsidP="00AC0F1D">
      <w:r>
        <w:separator/>
      </w:r>
    </w:p>
  </w:endnote>
  <w:endnote w:type="continuationSeparator" w:id="0">
    <w:p w:rsidR="009C7E6C" w:rsidRDefault="009C7E6C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6C" w:rsidRDefault="009C7E6C" w:rsidP="00F37D66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</w:tabs>
      <w:jc w:val="center"/>
      <w:rPr>
        <w:rFonts w:eastAsiaTheme="majorEastAsia" w:cs="Arial"/>
        <w:sz w:val="16"/>
        <w:szCs w:val="16"/>
      </w:rPr>
    </w:pPr>
  </w:p>
  <w:p w:rsidR="00522499" w:rsidRPr="00DE03CC" w:rsidRDefault="00522499" w:rsidP="00F37D66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</w:tabs>
      <w:jc w:val="center"/>
      <w:rPr>
        <w:rFonts w:eastAsiaTheme="majorEastAsia" w:cs="Arial"/>
        <w:sz w:val="16"/>
        <w:szCs w:val="16"/>
      </w:rPr>
    </w:pPr>
  </w:p>
  <w:p w:rsidR="009C7E6C" w:rsidRPr="00DE03CC" w:rsidRDefault="009C7E6C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9C7E6C" w:rsidRPr="007C44D8" w:rsidRDefault="009C7E6C" w:rsidP="00AF3E50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335"/>
        <w:tab w:val="left" w:pos="7797"/>
        <w:tab w:val="left" w:pos="12616"/>
      </w:tabs>
      <w:jc w:val="center"/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713F11">
      <w:rPr>
        <w:rFonts w:eastAsiaTheme="majorEastAsia" w:cs="Arial"/>
        <w:sz w:val="20"/>
        <w:szCs w:val="20"/>
      </w:rPr>
      <w:t>2</w:t>
    </w:r>
    <w:r w:rsidR="003A1F37">
      <w:rPr>
        <w:rFonts w:eastAsiaTheme="majorEastAsia" w:cs="Arial"/>
        <w:sz w:val="20"/>
        <w:szCs w:val="20"/>
      </w:rPr>
      <w:t>1</w:t>
    </w:r>
    <w:r w:rsidR="00995BE7">
      <w:rPr>
        <w:rFonts w:eastAsiaTheme="majorEastAsia" w:cs="Arial"/>
        <w:sz w:val="20"/>
        <w:szCs w:val="20"/>
      </w:rPr>
      <w:t>.0</w:t>
    </w:r>
    <w:r w:rsidR="00713F11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>.201</w:t>
    </w:r>
    <w:r w:rsidR="003A1F37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 xml:space="preserve"> </w:t>
    </w:r>
    <w:r>
      <w:rPr>
        <w:rFonts w:eastAsiaTheme="majorEastAsia" w:cs="Arial"/>
        <w:sz w:val="20"/>
        <w:szCs w:val="20"/>
      </w:rPr>
      <w:tab/>
    </w:r>
    <w:r w:rsidR="00AD790E">
      <w:rPr>
        <w:rFonts w:eastAsiaTheme="majorEastAsia" w:cs="Arial"/>
        <w:sz w:val="20"/>
        <w:szCs w:val="20"/>
      </w:rPr>
      <w:t>(ZV) 19-21-80-</w:t>
    </w:r>
    <w:r w:rsidR="003A1F37">
      <w:rPr>
        <w:rFonts w:eastAsiaTheme="majorEastAsia" w:cs="Arial"/>
        <w:sz w:val="20"/>
        <w:szCs w:val="20"/>
      </w:rPr>
      <w:t>263/16</w:t>
    </w:r>
    <w:r w:rsidR="00AF3E50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704305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704305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6C" w:rsidRDefault="009C7E6C" w:rsidP="00AC0F1D">
      <w:r>
        <w:separator/>
      </w:r>
    </w:p>
  </w:footnote>
  <w:footnote w:type="continuationSeparator" w:id="0">
    <w:p w:rsidR="009C7E6C" w:rsidRDefault="009C7E6C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6C" w:rsidRDefault="009C7E6C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XnU1WkNk9e5n7hKtTCvll1Kw1nc=" w:salt="hgkEpjanS1kYRMWhnbFEnQ==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61FB5"/>
    <w:rsid w:val="000866E0"/>
    <w:rsid w:val="00087B8B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22316"/>
    <w:rsid w:val="00135454"/>
    <w:rsid w:val="00141EA4"/>
    <w:rsid w:val="00171118"/>
    <w:rsid w:val="0019754C"/>
    <w:rsid w:val="001A022D"/>
    <w:rsid w:val="001B716F"/>
    <w:rsid w:val="001C56A0"/>
    <w:rsid w:val="001D0B20"/>
    <w:rsid w:val="001D5DAD"/>
    <w:rsid w:val="001E24B3"/>
    <w:rsid w:val="001F04D5"/>
    <w:rsid w:val="001F2029"/>
    <w:rsid w:val="001F6CC5"/>
    <w:rsid w:val="00206433"/>
    <w:rsid w:val="00236493"/>
    <w:rsid w:val="0023715F"/>
    <w:rsid w:val="00242803"/>
    <w:rsid w:val="00264F0D"/>
    <w:rsid w:val="00265D25"/>
    <w:rsid w:val="00271CA1"/>
    <w:rsid w:val="002A2E84"/>
    <w:rsid w:val="002A44CF"/>
    <w:rsid w:val="003020AD"/>
    <w:rsid w:val="0030359C"/>
    <w:rsid w:val="0033105D"/>
    <w:rsid w:val="00332B32"/>
    <w:rsid w:val="003509C0"/>
    <w:rsid w:val="0036073E"/>
    <w:rsid w:val="00381D32"/>
    <w:rsid w:val="003836E6"/>
    <w:rsid w:val="003A1F37"/>
    <w:rsid w:val="003E47D8"/>
    <w:rsid w:val="00400024"/>
    <w:rsid w:val="0040760B"/>
    <w:rsid w:val="004362EE"/>
    <w:rsid w:val="0045152E"/>
    <w:rsid w:val="0045348E"/>
    <w:rsid w:val="00467EF3"/>
    <w:rsid w:val="004805E7"/>
    <w:rsid w:val="00495756"/>
    <w:rsid w:val="0049674F"/>
    <w:rsid w:val="004A593A"/>
    <w:rsid w:val="004A762D"/>
    <w:rsid w:val="004B0976"/>
    <w:rsid w:val="004B400C"/>
    <w:rsid w:val="004B6334"/>
    <w:rsid w:val="004E259B"/>
    <w:rsid w:val="005018E1"/>
    <w:rsid w:val="00517599"/>
    <w:rsid w:val="00522499"/>
    <w:rsid w:val="0053309A"/>
    <w:rsid w:val="00557AF2"/>
    <w:rsid w:val="0058607D"/>
    <w:rsid w:val="00587B0E"/>
    <w:rsid w:val="00587CAC"/>
    <w:rsid w:val="005949D0"/>
    <w:rsid w:val="00596867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44B82"/>
    <w:rsid w:val="00654D4E"/>
    <w:rsid w:val="00660F0A"/>
    <w:rsid w:val="006722AD"/>
    <w:rsid w:val="006906C6"/>
    <w:rsid w:val="006A4E26"/>
    <w:rsid w:val="006E167C"/>
    <w:rsid w:val="006F295D"/>
    <w:rsid w:val="00704305"/>
    <w:rsid w:val="0071001B"/>
    <w:rsid w:val="00713F11"/>
    <w:rsid w:val="0072023E"/>
    <w:rsid w:val="00734E48"/>
    <w:rsid w:val="00736781"/>
    <w:rsid w:val="007619ED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73DF4"/>
    <w:rsid w:val="0089789F"/>
    <w:rsid w:val="008E2FDE"/>
    <w:rsid w:val="008E5A34"/>
    <w:rsid w:val="008E6C4D"/>
    <w:rsid w:val="008F0215"/>
    <w:rsid w:val="008F54B9"/>
    <w:rsid w:val="00903110"/>
    <w:rsid w:val="009110E8"/>
    <w:rsid w:val="00911275"/>
    <w:rsid w:val="009156A4"/>
    <w:rsid w:val="0092160F"/>
    <w:rsid w:val="00924802"/>
    <w:rsid w:val="0093453D"/>
    <w:rsid w:val="00940B30"/>
    <w:rsid w:val="00946493"/>
    <w:rsid w:val="009472FA"/>
    <w:rsid w:val="00973AC0"/>
    <w:rsid w:val="00975BED"/>
    <w:rsid w:val="009808D1"/>
    <w:rsid w:val="00982E7D"/>
    <w:rsid w:val="00993FE2"/>
    <w:rsid w:val="00995BE7"/>
    <w:rsid w:val="009A1BAE"/>
    <w:rsid w:val="009C0699"/>
    <w:rsid w:val="009C0DA2"/>
    <w:rsid w:val="009C7E6C"/>
    <w:rsid w:val="009D56D4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62EE2"/>
    <w:rsid w:val="00A77633"/>
    <w:rsid w:val="00AA6FA3"/>
    <w:rsid w:val="00AB528D"/>
    <w:rsid w:val="00AC0F1D"/>
    <w:rsid w:val="00AD3A88"/>
    <w:rsid w:val="00AD45BF"/>
    <w:rsid w:val="00AD790E"/>
    <w:rsid w:val="00AF3E50"/>
    <w:rsid w:val="00AF4447"/>
    <w:rsid w:val="00AF6478"/>
    <w:rsid w:val="00AF7B0C"/>
    <w:rsid w:val="00B0303A"/>
    <w:rsid w:val="00B168E6"/>
    <w:rsid w:val="00B3098E"/>
    <w:rsid w:val="00B528B8"/>
    <w:rsid w:val="00B573F6"/>
    <w:rsid w:val="00B801CC"/>
    <w:rsid w:val="00B90FFA"/>
    <w:rsid w:val="00BC47A0"/>
    <w:rsid w:val="00BC6377"/>
    <w:rsid w:val="00BD6A25"/>
    <w:rsid w:val="00C05026"/>
    <w:rsid w:val="00C07ACF"/>
    <w:rsid w:val="00C17272"/>
    <w:rsid w:val="00C1743B"/>
    <w:rsid w:val="00C2292E"/>
    <w:rsid w:val="00C57159"/>
    <w:rsid w:val="00C72868"/>
    <w:rsid w:val="00C82820"/>
    <w:rsid w:val="00C92AB9"/>
    <w:rsid w:val="00C94931"/>
    <w:rsid w:val="00CA4FA6"/>
    <w:rsid w:val="00CB0650"/>
    <w:rsid w:val="00CC7D5D"/>
    <w:rsid w:val="00CD015D"/>
    <w:rsid w:val="00CD2473"/>
    <w:rsid w:val="00CD2742"/>
    <w:rsid w:val="00CD27F1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80C76"/>
    <w:rsid w:val="00E84356"/>
    <w:rsid w:val="00EB35F5"/>
    <w:rsid w:val="00EB6491"/>
    <w:rsid w:val="00EC11AB"/>
    <w:rsid w:val="00EC1613"/>
    <w:rsid w:val="00EC5C85"/>
    <w:rsid w:val="00EE3EF1"/>
    <w:rsid w:val="00EF49B9"/>
    <w:rsid w:val="00F02C1B"/>
    <w:rsid w:val="00F06765"/>
    <w:rsid w:val="00F1354B"/>
    <w:rsid w:val="00F3560D"/>
    <w:rsid w:val="00F35B09"/>
    <w:rsid w:val="00F37D66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  <w:rsid w:val="00FF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B82AD-75DA-41E4-AECA-43BF0E5D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F4F2F930.dotm</Template>
  <TotalTime>0</TotalTime>
  <Pages>1</Pages>
  <Words>182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Arnold, Leonie</cp:lastModifiedBy>
  <cp:revision>37</cp:revision>
  <cp:lastPrinted>2014-05-13T11:37:00Z</cp:lastPrinted>
  <dcterms:created xsi:type="dcterms:W3CDTF">2013-02-15T09:35:00Z</dcterms:created>
  <dcterms:modified xsi:type="dcterms:W3CDTF">2016-07-26T11:53:00Z</dcterms:modified>
</cp:coreProperties>
</file>